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86001" w14:textId="77777777" w:rsidR="00D3467B" w:rsidRPr="00EC553B" w:rsidRDefault="00D3467B" w:rsidP="00D3467B">
      <w:r w:rsidRPr="00EC553B">
        <w:t>Příloha č. 2</w:t>
      </w:r>
    </w:p>
    <w:p w14:paraId="2677B6D8" w14:textId="77777777" w:rsidR="00D3467B" w:rsidRPr="00EC553B" w:rsidRDefault="00D3467B" w:rsidP="00D3467B"/>
    <w:p w14:paraId="59AE43F3" w14:textId="77777777" w:rsidR="00D3467B" w:rsidRPr="00EC553B" w:rsidRDefault="00D3467B" w:rsidP="00D3467B"/>
    <w:p w14:paraId="0D71A60F" w14:textId="77777777" w:rsidR="00D3467B" w:rsidRPr="00EC553B" w:rsidRDefault="00D3467B" w:rsidP="00D3467B">
      <w:pPr>
        <w:rPr>
          <w:b/>
        </w:rPr>
      </w:pPr>
      <w:r w:rsidRPr="00EC553B">
        <w:rPr>
          <w:b/>
        </w:rPr>
        <w:t>Čestné prohlášení o splnění základní způsobilosti</w:t>
      </w:r>
    </w:p>
    <w:p w14:paraId="5BFC4CB0" w14:textId="77777777" w:rsidR="00D3467B" w:rsidRPr="00EC553B" w:rsidRDefault="00D3467B" w:rsidP="00D3467B"/>
    <w:p w14:paraId="7916E176" w14:textId="77777777" w:rsidR="00D3467B" w:rsidRPr="00EC553B" w:rsidRDefault="00D3467B" w:rsidP="00D3467B"/>
    <w:p w14:paraId="7DD470C9" w14:textId="77777777" w:rsidR="00D3467B" w:rsidRPr="00EC553B" w:rsidRDefault="00D3467B" w:rsidP="00D3467B">
      <w:r w:rsidRPr="00EC553B">
        <w:t>Název veřejné zakázky:</w:t>
      </w:r>
    </w:p>
    <w:p w14:paraId="59F7D836" w14:textId="77777777" w:rsidR="00D3467B" w:rsidRPr="00EC553B" w:rsidRDefault="00D3467B" w:rsidP="00D3467B"/>
    <w:p w14:paraId="56EED860" w14:textId="4F48EDD3" w:rsidR="003C4EAA" w:rsidRPr="00EC553B" w:rsidRDefault="0040500A" w:rsidP="00D3467B">
      <w:pPr>
        <w:rPr>
          <w:b/>
        </w:rPr>
      </w:pPr>
      <w:r w:rsidRPr="00EC553B">
        <w:rPr>
          <w:b/>
        </w:rPr>
        <w:t xml:space="preserve">Změna dokončené stavby – </w:t>
      </w:r>
      <w:proofErr w:type="spellStart"/>
      <w:r w:rsidRPr="00EC553B">
        <w:rPr>
          <w:b/>
        </w:rPr>
        <w:t>workoutové</w:t>
      </w:r>
      <w:proofErr w:type="spellEnd"/>
      <w:r w:rsidRPr="00EC553B">
        <w:rPr>
          <w:b/>
        </w:rPr>
        <w:t xml:space="preserve"> hřiště</w:t>
      </w:r>
    </w:p>
    <w:p w14:paraId="7288AE7D" w14:textId="77777777" w:rsidR="0040500A" w:rsidRPr="00EC553B" w:rsidRDefault="0040500A" w:rsidP="00D3467B"/>
    <w:p w14:paraId="23EFD1F0" w14:textId="77777777" w:rsidR="00D3467B" w:rsidRDefault="00D3467B" w:rsidP="00D3467B">
      <w:r w:rsidRPr="00EC553B">
        <w:t>Zadavatel:</w:t>
      </w:r>
      <w:r w:rsidR="003C4EAA" w:rsidRPr="00EC553B">
        <w:t xml:space="preserve"> </w:t>
      </w:r>
      <w:r w:rsidRPr="00EC553B">
        <w:t xml:space="preserve">Obchodní akademie a Jazyková škola s právem </w:t>
      </w:r>
      <w:r w:rsidR="003C4EAA" w:rsidRPr="00EC553B">
        <w:t xml:space="preserve">státní jazykové zkoušky, Písek, </w:t>
      </w:r>
      <w:r w:rsidRPr="00EC553B">
        <w:t>Čelakovského 200 (dále jen „OA a JŠ Písek“)</w:t>
      </w:r>
    </w:p>
    <w:p w14:paraId="0F107224" w14:textId="77777777" w:rsidR="00EC553B" w:rsidRPr="00EC553B" w:rsidRDefault="00EC553B" w:rsidP="00D3467B"/>
    <w:p w14:paraId="4255AFB7" w14:textId="77777777" w:rsidR="00D3467B" w:rsidRDefault="00D3467B" w:rsidP="00D3467B">
      <w:r w:rsidRPr="00EC553B">
        <w:t>Sídlo: Čelakovského 200, Písek, 397 01</w:t>
      </w:r>
    </w:p>
    <w:p w14:paraId="279764E8" w14:textId="77777777" w:rsidR="00EC553B" w:rsidRPr="00EC553B" w:rsidRDefault="00EC553B" w:rsidP="00D3467B"/>
    <w:p w14:paraId="6C42DCEA" w14:textId="77777777" w:rsidR="00D3467B" w:rsidRDefault="00D3467B" w:rsidP="00D3467B">
      <w:r w:rsidRPr="00EC553B">
        <w:t>IČ: 60869089</w:t>
      </w:r>
    </w:p>
    <w:p w14:paraId="7E227EE1" w14:textId="77777777" w:rsidR="00EC553B" w:rsidRPr="00EC553B" w:rsidRDefault="00EC553B" w:rsidP="00D3467B"/>
    <w:p w14:paraId="5C21EA40" w14:textId="77777777" w:rsidR="00D3467B" w:rsidRPr="00EC553B" w:rsidRDefault="00D3467B" w:rsidP="00D3467B">
      <w:r w:rsidRPr="00EC553B">
        <w:t xml:space="preserve">Zastoupený: ředitelem, Mgr. Pavlem Sekyrkou, </w:t>
      </w:r>
      <w:proofErr w:type="spellStart"/>
      <w:r w:rsidRPr="00EC553B">
        <w:t>Th.D</w:t>
      </w:r>
      <w:proofErr w:type="spellEnd"/>
      <w:r w:rsidRPr="00EC553B">
        <w:t xml:space="preserve">., tel.: +420 776 701 745, e-mail: </w:t>
      </w:r>
      <w:hyperlink r:id="rId7" w:history="1">
        <w:r w:rsidRPr="00EC553B">
          <w:rPr>
            <w:rStyle w:val="Hypertextovodkaz"/>
          </w:rPr>
          <w:t>sekyrka@oa-pisek.cz</w:t>
        </w:r>
      </w:hyperlink>
    </w:p>
    <w:p w14:paraId="1C249329" w14:textId="77777777" w:rsidR="00D3467B" w:rsidRPr="00EC553B" w:rsidRDefault="00D3467B" w:rsidP="00D3467B"/>
    <w:p w14:paraId="422E53AD" w14:textId="77777777" w:rsidR="00D3467B" w:rsidRPr="00EC553B" w:rsidRDefault="00D3467B" w:rsidP="00D3467B"/>
    <w:p w14:paraId="064CEE24" w14:textId="77777777" w:rsidR="00D3467B" w:rsidRPr="00EC553B" w:rsidRDefault="00D3467B" w:rsidP="00D3467B"/>
    <w:p w14:paraId="505889D5" w14:textId="77777777" w:rsidR="00D3467B" w:rsidRPr="00EC553B" w:rsidRDefault="00D3467B" w:rsidP="00D3467B">
      <w:r w:rsidRPr="00EC553B">
        <w:t>Uchazeč:</w:t>
      </w:r>
    </w:p>
    <w:p w14:paraId="6FAC9767" w14:textId="77777777" w:rsidR="00D3467B" w:rsidRPr="00EC553B" w:rsidRDefault="00D3467B" w:rsidP="00D3467B"/>
    <w:p w14:paraId="4B394141" w14:textId="77777777" w:rsidR="00D3467B" w:rsidRPr="00EC553B" w:rsidRDefault="00D3467B" w:rsidP="00D3467B">
      <w:r w:rsidRPr="00EC553B">
        <w:t>Název: ………………………………………………………………………………………</w:t>
      </w:r>
    </w:p>
    <w:p w14:paraId="6E8937BF" w14:textId="77777777" w:rsidR="00D3467B" w:rsidRPr="00EC553B" w:rsidRDefault="00D3467B" w:rsidP="00D3467B"/>
    <w:p w14:paraId="212C9220" w14:textId="0A20C306" w:rsidR="00D3467B" w:rsidRPr="00EC553B" w:rsidRDefault="00D3467B" w:rsidP="00D3467B">
      <w:r w:rsidRPr="00EC553B">
        <w:t xml:space="preserve">Se </w:t>
      </w:r>
      <w:r w:rsidR="00EC553B" w:rsidRPr="00EC553B">
        <w:t>sídlem: …</w:t>
      </w:r>
      <w:r w:rsidRPr="00EC553B">
        <w:t>…………………………………………………………………………………</w:t>
      </w:r>
    </w:p>
    <w:p w14:paraId="45EE934A" w14:textId="77777777" w:rsidR="00D3467B" w:rsidRPr="00EC553B" w:rsidRDefault="00D3467B" w:rsidP="00D3467B"/>
    <w:p w14:paraId="6C956A87" w14:textId="5085FA22" w:rsidR="00D3467B" w:rsidRPr="00EC553B" w:rsidRDefault="00EC553B" w:rsidP="00D3467B">
      <w:r w:rsidRPr="00EC553B">
        <w:t>IČ:</w:t>
      </w:r>
      <w:r>
        <w:t xml:space="preserve"> </w:t>
      </w:r>
      <w:proofErr w:type="gramStart"/>
      <w:r w:rsidRPr="00EC553B">
        <w:t xml:space="preserve"> ..</w:t>
      </w:r>
      <w:proofErr w:type="gramEnd"/>
      <w:r w:rsidR="00D3467B" w:rsidRPr="00EC553B">
        <w:t>…………………………………………………………………………………………</w:t>
      </w:r>
    </w:p>
    <w:p w14:paraId="3B24A56B" w14:textId="77777777" w:rsidR="00D3467B" w:rsidRPr="00EC553B" w:rsidRDefault="00D3467B" w:rsidP="00D3467B"/>
    <w:p w14:paraId="07EAD4C3" w14:textId="136E7ADD" w:rsidR="00D3467B" w:rsidRPr="00EC553B" w:rsidRDefault="00D3467B" w:rsidP="00D3467B">
      <w:r w:rsidRPr="00EC553B">
        <w:t>DIČ:</w:t>
      </w:r>
      <w:r w:rsidR="00EC553B">
        <w:t xml:space="preserve"> </w:t>
      </w:r>
      <w:r w:rsidRPr="00EC553B">
        <w:t>…………………………………………………………………………………………</w:t>
      </w:r>
    </w:p>
    <w:p w14:paraId="56F0FCFA" w14:textId="77777777" w:rsidR="00D3467B" w:rsidRPr="00EC553B" w:rsidRDefault="00D3467B" w:rsidP="00D3467B"/>
    <w:p w14:paraId="7625EF3D" w14:textId="77777777" w:rsidR="00D3467B" w:rsidRPr="00EC553B" w:rsidRDefault="00D3467B" w:rsidP="00D3467B">
      <w:r w:rsidRPr="00EC553B">
        <w:t>Jejímž jménem jedná:</w:t>
      </w:r>
      <w:r w:rsidRPr="00EC553B">
        <w:tab/>
        <w:t>………………………………………………………………………</w:t>
      </w:r>
    </w:p>
    <w:p w14:paraId="2857F0FF" w14:textId="77777777" w:rsidR="00D3467B" w:rsidRPr="00EC553B" w:rsidRDefault="00D3467B" w:rsidP="00D3467B"/>
    <w:p w14:paraId="50C52799" w14:textId="537AFE74" w:rsidR="00D3467B" w:rsidRPr="00EC553B" w:rsidRDefault="00EC553B" w:rsidP="00D3467B">
      <w:r w:rsidRPr="00EC553B">
        <w:t>Telefon: …</w:t>
      </w:r>
      <w:r w:rsidR="00D3467B" w:rsidRPr="00EC553B">
        <w:t>……………………………………………………………………………</w:t>
      </w:r>
      <w:proofErr w:type="gramStart"/>
      <w:r w:rsidR="00D3467B" w:rsidRPr="00EC553B">
        <w:t>…….</w:t>
      </w:r>
      <w:proofErr w:type="gramEnd"/>
      <w:r w:rsidR="00D3467B" w:rsidRPr="00EC553B">
        <w:t>.</w:t>
      </w:r>
    </w:p>
    <w:p w14:paraId="368D04EE" w14:textId="77777777" w:rsidR="00D3467B" w:rsidRPr="00EC553B" w:rsidRDefault="00D3467B" w:rsidP="00D3467B"/>
    <w:p w14:paraId="5B02EAF6" w14:textId="6F2D975D" w:rsidR="00463F23" w:rsidRPr="00EC553B" w:rsidRDefault="00D3467B" w:rsidP="00D3467B">
      <w:pPr>
        <w:tabs>
          <w:tab w:val="left" w:pos="10206"/>
        </w:tabs>
        <w:spacing w:after="120"/>
        <w:ind w:left="4395" w:right="-369" w:hanging="4820"/>
      </w:pPr>
      <w:r w:rsidRPr="00EC553B">
        <w:t xml:space="preserve">       </w:t>
      </w:r>
      <w:r w:rsidR="00EC553B" w:rsidRPr="00EC553B">
        <w:t>e-mail: …</w:t>
      </w:r>
      <w:r w:rsidRPr="00EC553B">
        <w:t>……………………………………………………………………</w:t>
      </w:r>
    </w:p>
    <w:p w14:paraId="19FCCAAB" w14:textId="77777777" w:rsidR="00D3467B" w:rsidRPr="00EC553B" w:rsidRDefault="00D3467B" w:rsidP="00D3467B">
      <w:pPr>
        <w:tabs>
          <w:tab w:val="left" w:pos="10206"/>
        </w:tabs>
        <w:spacing w:after="120"/>
        <w:ind w:left="4395" w:right="-369" w:hanging="4820"/>
      </w:pPr>
    </w:p>
    <w:p w14:paraId="11F7B9CC" w14:textId="77777777" w:rsidR="00D3467B" w:rsidRPr="00EC553B" w:rsidRDefault="00D3467B" w:rsidP="00D3467B">
      <w:r w:rsidRPr="00EC553B">
        <w:t>Jako osoba oprávněná k jednání za výše uvedeného uchazeče prohlašuji, že NEJDE o uchazeče/dodavatele, který</w:t>
      </w:r>
    </w:p>
    <w:p w14:paraId="679F7902" w14:textId="77777777" w:rsidR="003C4EAA" w:rsidRPr="00EC553B" w:rsidRDefault="003C4EAA" w:rsidP="00D3467B"/>
    <w:p w14:paraId="6BF240E1" w14:textId="77777777" w:rsidR="00D3467B" w:rsidRPr="00EC553B" w:rsidRDefault="00D3467B" w:rsidP="00D3467B">
      <w:r w:rsidRPr="00EC553B">
        <w:t xml:space="preserve">a) nebyl v zemi svého sídla v posledních 5 letech před zahájením zadávacího řízení pravomocně odsouzen pro trestný čin uvedený v příloze č. 3 k zákonu č. 134/2016 Sb., o zadávání veřejných zakázek, nebo obdobný trestný čin podle právního řádu země sídla dodavatele; k zahlazeným odsouzením se nepřihlíží, (Je-li dodavatelem právnická osoba, musí tuto podmínku splňovat tato právnická osoba a zároveň každý člen statutárního orgánu. Je-li členem statutárního orgánu </w:t>
      </w:r>
      <w:r w:rsidRPr="00EC553B">
        <w:lastRenderedPageBreak/>
        <w:t>právnická osoba, musí tuto podmínku splňovat tato právnická osoba, každý člen statutárního orgánu této právnické osoby a osoba zastupující tuto právnickou osobu v statutárním orgánu dodavatele. Účastní-li se zadávacího řízení pobočka závodu zahraniční právnické osoby, musí tuto podmínku splňovat tato právnická osoba a vedoucí pobočky závodu. Účastní-li se zadávacího řízení pobočka závodu české právnické osoby, musí tuto podmínku splňovat tato právnická osoba, osoba zastupující tuto právnickou osobu v statutárním orgánu dodavatele a vedoucí pobočky závodu).</w:t>
      </w:r>
    </w:p>
    <w:p w14:paraId="47AFDAF1" w14:textId="77777777" w:rsidR="003C4EAA" w:rsidRPr="00EC553B" w:rsidRDefault="003C4EAA" w:rsidP="00D3467B"/>
    <w:p w14:paraId="406F3C46" w14:textId="77777777" w:rsidR="00D3467B" w:rsidRPr="00EC553B" w:rsidRDefault="00D3467B" w:rsidP="00D3467B">
      <w:r w:rsidRPr="00EC553B">
        <w:t xml:space="preserve">b) má v České republice nebo v zemi svého sídla v evidenci daní zachycen splatný nedoplatek, </w:t>
      </w:r>
    </w:p>
    <w:p w14:paraId="0668126A" w14:textId="77777777" w:rsidR="003C4EAA" w:rsidRPr="00EC553B" w:rsidRDefault="003C4EAA" w:rsidP="00D3467B"/>
    <w:p w14:paraId="61971CD6" w14:textId="77777777" w:rsidR="00D3467B" w:rsidRPr="00EC553B" w:rsidRDefault="00D3467B" w:rsidP="00D3467B">
      <w:r w:rsidRPr="00EC553B">
        <w:t>c) má v České republice nebo v zemi svého sídla splatný nedoplatek na pojistném nebo na penále na veřejné zdravotní pojištění,</w:t>
      </w:r>
    </w:p>
    <w:p w14:paraId="7D3A1DA6" w14:textId="77777777" w:rsidR="003C4EAA" w:rsidRPr="00EC553B" w:rsidRDefault="003C4EAA" w:rsidP="00D3467B"/>
    <w:p w14:paraId="39905653" w14:textId="77777777" w:rsidR="00D3467B" w:rsidRPr="00EC553B" w:rsidRDefault="00D3467B" w:rsidP="00D3467B">
      <w:r w:rsidRPr="00EC553B">
        <w:t>d) má v České republice nebo v zemi svého sídla splatný nedoplatek na pojistném nebo na penále na sociální zabezpečení a příspěvku na státní politiku zaměstnanosti,</w:t>
      </w:r>
    </w:p>
    <w:p w14:paraId="714C9314" w14:textId="77777777" w:rsidR="003C4EAA" w:rsidRPr="00EC553B" w:rsidRDefault="003C4EAA" w:rsidP="00D3467B"/>
    <w:p w14:paraId="21B359CF" w14:textId="0BD3CAAA" w:rsidR="00D3467B" w:rsidRPr="00EC553B" w:rsidRDefault="00D3467B" w:rsidP="00D3467B">
      <w:r w:rsidRPr="00EC553B">
        <w:t xml:space="preserve">e) je </w:t>
      </w:r>
      <w:r w:rsidR="00EC553B" w:rsidRPr="00EC553B">
        <w:t>v likvidaci</w:t>
      </w:r>
      <w:r w:rsidRPr="00EC553B">
        <w:t>, proti němuž bylo vydáno rozhodnutí o úpadku, vůči němuž byla nařízena nucená správa podle jiného právního předpisu, nebo v obdobné situaci podle právního řádu země sídla dodavatele.</w:t>
      </w:r>
    </w:p>
    <w:p w14:paraId="78891145" w14:textId="77777777" w:rsidR="003C4EAA" w:rsidRPr="00EC553B" w:rsidRDefault="003C4EAA" w:rsidP="00D3467B"/>
    <w:p w14:paraId="3D687150" w14:textId="77777777" w:rsidR="003C4EAA" w:rsidRPr="00EC553B" w:rsidRDefault="003C4EAA" w:rsidP="00D3467B"/>
    <w:p w14:paraId="6ACFDD9B" w14:textId="77777777" w:rsidR="00D3467B" w:rsidRPr="00EC553B" w:rsidRDefault="00D3467B" w:rsidP="00D3467B"/>
    <w:p w14:paraId="43757174" w14:textId="77777777" w:rsidR="00D3467B" w:rsidRPr="00EC553B" w:rsidRDefault="00D3467B" w:rsidP="00D3467B">
      <w:r w:rsidRPr="00EC553B">
        <w:t xml:space="preserve">V………………… dne ………………. </w:t>
      </w:r>
    </w:p>
    <w:p w14:paraId="0B8E4995" w14:textId="77777777" w:rsidR="00D3467B" w:rsidRPr="00EC553B" w:rsidRDefault="00D3467B" w:rsidP="00D3467B"/>
    <w:p w14:paraId="6CA995D2" w14:textId="77777777" w:rsidR="00D3467B" w:rsidRPr="00EC553B" w:rsidRDefault="00D3467B" w:rsidP="00D3467B"/>
    <w:p w14:paraId="40E57813" w14:textId="77777777" w:rsidR="00D3467B" w:rsidRPr="00EC553B" w:rsidRDefault="00D3467B" w:rsidP="00D3467B">
      <w:r w:rsidRPr="00EC553B">
        <w:tab/>
      </w:r>
    </w:p>
    <w:p w14:paraId="3E3C4233" w14:textId="77777777" w:rsidR="00D3467B" w:rsidRPr="00EC553B" w:rsidRDefault="00D3467B" w:rsidP="00D3467B">
      <w:r w:rsidRPr="00EC553B">
        <w:t>Titul, jméno a příjmení osoby oprávněné jednat jménem uchazeče:</w:t>
      </w:r>
    </w:p>
    <w:p w14:paraId="28C47B71" w14:textId="77777777" w:rsidR="00D3467B" w:rsidRPr="00EC553B" w:rsidRDefault="00D3467B" w:rsidP="00D3467B"/>
    <w:p w14:paraId="14C05A85" w14:textId="77777777" w:rsidR="00D3467B" w:rsidRPr="00EC553B" w:rsidRDefault="00D3467B" w:rsidP="00D3467B">
      <w:r w:rsidRPr="00EC553B">
        <w:tab/>
      </w:r>
      <w:r w:rsidRPr="00EC553B">
        <w:tab/>
      </w:r>
      <w:r w:rsidRPr="00EC553B">
        <w:tab/>
      </w:r>
      <w:r w:rsidRPr="00EC553B">
        <w:tab/>
      </w:r>
      <w:r w:rsidRPr="00EC553B">
        <w:tab/>
      </w:r>
    </w:p>
    <w:p w14:paraId="325D6A32" w14:textId="77777777" w:rsidR="00D3467B" w:rsidRPr="00EC553B" w:rsidRDefault="00D3467B" w:rsidP="00D3467B"/>
    <w:p w14:paraId="44BFDDC0" w14:textId="77777777" w:rsidR="00D3467B" w:rsidRPr="00EC553B" w:rsidRDefault="00D3467B" w:rsidP="00D3467B">
      <w:r w:rsidRPr="00EC553B">
        <w:t>………………………………………………………………………</w:t>
      </w:r>
    </w:p>
    <w:p w14:paraId="0FAAE392" w14:textId="77777777" w:rsidR="00D3467B" w:rsidRPr="00EC553B" w:rsidRDefault="00D3467B" w:rsidP="00D3467B"/>
    <w:p w14:paraId="29E92332" w14:textId="77777777" w:rsidR="00D3467B" w:rsidRPr="00EC553B" w:rsidRDefault="00D3467B" w:rsidP="00D3467B"/>
    <w:p w14:paraId="6FF7EFC1" w14:textId="77777777" w:rsidR="00D3467B" w:rsidRPr="00EC553B" w:rsidRDefault="00D3467B" w:rsidP="00D3467B"/>
    <w:p w14:paraId="15B5C0F8" w14:textId="77777777" w:rsidR="00D3467B" w:rsidRPr="00EC553B" w:rsidRDefault="00D3467B" w:rsidP="00D3467B"/>
    <w:p w14:paraId="78B89553" w14:textId="77777777" w:rsidR="00D3467B" w:rsidRPr="00EC553B" w:rsidRDefault="00D3467B" w:rsidP="00D3467B"/>
    <w:p w14:paraId="5C4589EF" w14:textId="77777777" w:rsidR="00D3467B" w:rsidRPr="00EC553B" w:rsidRDefault="00D3467B" w:rsidP="00D3467B">
      <w:r w:rsidRPr="00EC553B">
        <w:t>Titul, jméno a příjmení osoby oprávněné jednat jménem uchazeče:</w:t>
      </w:r>
    </w:p>
    <w:p w14:paraId="72C98E88" w14:textId="77777777" w:rsidR="00D3467B" w:rsidRPr="00EC553B" w:rsidRDefault="00D3467B" w:rsidP="00D3467B"/>
    <w:p w14:paraId="396DE926" w14:textId="77777777" w:rsidR="00D3467B" w:rsidRPr="00EC553B" w:rsidRDefault="00D3467B" w:rsidP="00D3467B"/>
    <w:p w14:paraId="48962674" w14:textId="77777777" w:rsidR="00D3467B" w:rsidRPr="00EC553B" w:rsidRDefault="00D3467B" w:rsidP="00D3467B">
      <w:r w:rsidRPr="00EC553B">
        <w:tab/>
      </w:r>
    </w:p>
    <w:p w14:paraId="434E0D34" w14:textId="77777777" w:rsidR="00D3467B" w:rsidRPr="00EC553B" w:rsidRDefault="00D3467B" w:rsidP="00D3467B"/>
    <w:p w14:paraId="245D4E4C" w14:textId="77777777" w:rsidR="00D3467B" w:rsidRPr="00EC553B" w:rsidRDefault="00D3467B" w:rsidP="00D3467B">
      <w:r w:rsidRPr="00EC553B">
        <w:tab/>
      </w:r>
      <w:r w:rsidRPr="00EC553B">
        <w:tab/>
      </w:r>
      <w:r w:rsidRPr="00EC553B">
        <w:tab/>
      </w:r>
      <w:r w:rsidRPr="00EC553B">
        <w:tab/>
      </w:r>
      <w:r w:rsidRPr="00EC553B">
        <w:tab/>
      </w:r>
      <w:r w:rsidRPr="00EC553B">
        <w:tab/>
        <w:t xml:space="preserve">   ………………………………………………………………………</w:t>
      </w:r>
    </w:p>
    <w:p w14:paraId="2A917B40" w14:textId="77777777" w:rsidR="00D3467B" w:rsidRPr="00EC553B" w:rsidRDefault="00D3467B" w:rsidP="00D3467B">
      <w:pPr>
        <w:tabs>
          <w:tab w:val="left" w:pos="10206"/>
        </w:tabs>
        <w:spacing w:after="120"/>
        <w:ind w:left="4395" w:right="-369" w:hanging="4395"/>
      </w:pPr>
    </w:p>
    <w:p w14:paraId="28B6C35B" w14:textId="77777777" w:rsidR="00D3467B" w:rsidRPr="00EC553B" w:rsidRDefault="00D3467B" w:rsidP="00D3467B">
      <w:pPr>
        <w:tabs>
          <w:tab w:val="left" w:pos="10206"/>
        </w:tabs>
        <w:spacing w:after="120"/>
        <w:ind w:left="4395" w:right="-369" w:hanging="4820"/>
      </w:pPr>
    </w:p>
    <w:p w14:paraId="06713867" w14:textId="77777777" w:rsidR="00D3467B" w:rsidRPr="00EC553B" w:rsidRDefault="00D3467B" w:rsidP="00D3467B">
      <w:pPr>
        <w:tabs>
          <w:tab w:val="left" w:pos="10206"/>
        </w:tabs>
        <w:spacing w:after="120"/>
        <w:ind w:left="4395" w:right="-369" w:hanging="4820"/>
      </w:pPr>
    </w:p>
    <w:p w14:paraId="408D7FB0" w14:textId="77777777" w:rsidR="00D3467B" w:rsidRPr="00EC553B" w:rsidRDefault="00D3467B" w:rsidP="00D3467B">
      <w:pPr>
        <w:tabs>
          <w:tab w:val="left" w:pos="10206"/>
        </w:tabs>
        <w:spacing w:after="120"/>
        <w:ind w:left="4395" w:right="-369" w:hanging="4820"/>
      </w:pPr>
    </w:p>
    <w:sectPr w:rsidR="00D3467B" w:rsidRPr="00EC553B" w:rsidSect="00EB2C6D">
      <w:headerReference w:type="default" r:id="rId8"/>
      <w:footerReference w:type="default" r:id="rId9"/>
      <w:type w:val="continuous"/>
      <w:pgSz w:w="11907" w:h="16840" w:code="9"/>
      <w:pgMar w:top="426" w:right="1134" w:bottom="1418" w:left="1134" w:header="284" w:footer="62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9A37C" w14:textId="77777777" w:rsidR="005056EE" w:rsidRDefault="005056EE" w:rsidP="00D36F34">
      <w:r>
        <w:separator/>
      </w:r>
    </w:p>
  </w:endnote>
  <w:endnote w:type="continuationSeparator" w:id="0">
    <w:p w14:paraId="21E7CF5C" w14:textId="77777777" w:rsidR="005056EE" w:rsidRDefault="005056EE" w:rsidP="00D3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sanova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EED12" w14:textId="77777777" w:rsidR="00010D5A" w:rsidRDefault="00376A6C" w:rsidP="00A45629">
    <w:pPr>
      <w:pStyle w:val="Zpat"/>
      <w:tabs>
        <w:tab w:val="clear" w:pos="4536"/>
        <w:tab w:val="left" w:pos="2268"/>
        <w:tab w:val="left" w:pos="3780"/>
        <w:tab w:val="left" w:pos="5245"/>
        <w:tab w:val="left" w:pos="6804"/>
      </w:tabs>
    </w:pPr>
    <w:r>
      <w:rPr>
        <w:rFonts w:ascii="Bosanova" w:hAnsi="Bosanova"/>
        <w:noProof/>
        <w:color w:val="9E0A2D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FD573D4" wp14:editId="2AC952AD">
              <wp:simplePos x="0" y="0"/>
              <wp:positionH relativeFrom="column">
                <wp:posOffset>-6350</wp:posOffset>
              </wp:positionH>
              <wp:positionV relativeFrom="paragraph">
                <wp:posOffset>104775</wp:posOffset>
              </wp:positionV>
              <wp:extent cx="6120130" cy="635"/>
              <wp:effectExtent l="12700" t="9525" r="10795" b="18415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E021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-.5pt;margin-top:8.25pt;width:481.9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" strokecolor="#c00000" strokeweight="1.5pt"/>
          </w:pict>
        </mc:Fallback>
      </mc:AlternateContent>
    </w:r>
  </w:p>
  <w:p w14:paraId="5BA9BE67" w14:textId="16BA03B9" w:rsidR="00951FBE" w:rsidRDefault="003B399F" w:rsidP="00D45158">
    <w:pPr>
      <w:pStyle w:val="Zpat"/>
      <w:tabs>
        <w:tab w:val="clear" w:pos="4536"/>
        <w:tab w:val="left" w:pos="2604"/>
        <w:tab w:val="left" w:pos="4158"/>
        <w:tab w:val="left" w:pos="5865"/>
        <w:tab w:val="left" w:pos="7643"/>
      </w:tabs>
    </w:pPr>
    <w:r>
      <w:t xml:space="preserve">BANKOVNÍ </w:t>
    </w:r>
    <w:proofErr w:type="gramStart"/>
    <w:r>
      <w:t xml:space="preserve">SPOJENÍ  </w:t>
    </w:r>
    <w:r w:rsidR="0090212C">
      <w:tab/>
    </w:r>
    <w:proofErr w:type="gramEnd"/>
    <w:r>
      <w:t>IČ</w:t>
    </w:r>
    <w:r w:rsidR="00951FBE">
      <w:tab/>
    </w:r>
    <w:r w:rsidR="00EC553B">
      <w:t>DAT. SCHRÁNKA</w:t>
    </w:r>
    <w:r w:rsidR="00EC553B">
      <w:tab/>
    </w:r>
    <w:r w:rsidR="003B04B1">
      <w:t>TELEFON</w:t>
    </w:r>
    <w:r w:rsidR="00B510FE">
      <w:t xml:space="preserve"> </w:t>
    </w:r>
    <w:r w:rsidR="00B510FE">
      <w:tab/>
    </w:r>
    <w:r w:rsidR="00951FBE">
      <w:t>E-MAIL</w:t>
    </w:r>
  </w:p>
  <w:p w14:paraId="19FA60B8" w14:textId="6BCE7FA0" w:rsidR="00010D5A" w:rsidRPr="00A00717" w:rsidRDefault="00B3228B" w:rsidP="00D45158">
    <w:pPr>
      <w:pStyle w:val="Zpat"/>
      <w:tabs>
        <w:tab w:val="clear" w:pos="4536"/>
        <w:tab w:val="left" w:pos="1440"/>
        <w:tab w:val="left" w:pos="2632"/>
        <w:tab w:val="left" w:pos="4172"/>
        <w:tab w:val="left" w:pos="5865"/>
        <w:tab w:val="left" w:pos="6120"/>
        <w:tab w:val="left" w:pos="7685"/>
      </w:tabs>
    </w:pPr>
    <w:r>
      <w:t>7563420297/0100</w:t>
    </w:r>
    <w:r>
      <w:tab/>
      <w:t>60869089</w:t>
    </w:r>
    <w:r w:rsidR="00EC553B">
      <w:tab/>
      <w:t>fpavi2b</w:t>
    </w:r>
    <w:r w:rsidR="003B04B1">
      <w:tab/>
    </w:r>
    <w:r>
      <w:t>38</w:t>
    </w:r>
    <w:r w:rsidR="00951FBE">
      <w:t>2</w:t>
    </w:r>
    <w:r w:rsidR="00867836">
      <w:t> </w:t>
    </w:r>
    <w:r w:rsidR="00951FBE">
      <w:t>214</w:t>
    </w:r>
    <w:r w:rsidR="00AD237B">
      <w:t> </w:t>
    </w:r>
    <w:r w:rsidR="00951FBE">
      <w:t>887</w:t>
    </w:r>
    <w:r w:rsidR="00951FBE">
      <w:tab/>
    </w:r>
    <w:r w:rsidR="00CC0EA7">
      <w:t>sekretariat@oa-pisek.cz</w:t>
    </w:r>
  </w:p>
  <w:p w14:paraId="355D2A84" w14:textId="77777777" w:rsidR="00951FBE" w:rsidRDefault="00951FBE" w:rsidP="00E16AF9">
    <w:pPr>
      <w:pStyle w:val="Zpat"/>
      <w:tabs>
        <w:tab w:val="clear" w:pos="4536"/>
        <w:tab w:val="clear" w:pos="9072"/>
        <w:tab w:val="left" w:pos="2700"/>
        <w:tab w:val="left" w:pos="5040"/>
        <w:tab w:val="left" w:pos="7230"/>
        <w:tab w:val="left" w:pos="73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4027E" w14:textId="77777777" w:rsidR="005056EE" w:rsidRDefault="005056EE" w:rsidP="00D36F34">
      <w:r>
        <w:separator/>
      </w:r>
    </w:p>
  </w:footnote>
  <w:footnote w:type="continuationSeparator" w:id="0">
    <w:p w14:paraId="15AD4BB0" w14:textId="77777777" w:rsidR="005056EE" w:rsidRDefault="005056EE" w:rsidP="00D3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66"/>
      <w:gridCol w:w="7573"/>
    </w:tblGrid>
    <w:tr w:rsidR="0016125C" w:rsidRPr="0016125C" w14:paraId="10A20ABE" w14:textId="77777777" w:rsidTr="0016125C">
      <w:trPr>
        <w:trHeight w:val="1274"/>
      </w:trPr>
      <w:tc>
        <w:tcPr>
          <w:tcW w:w="2093" w:type="dxa"/>
          <w:tcBorders>
            <w:top w:val="nil"/>
            <w:left w:val="nil"/>
            <w:bottom w:val="nil"/>
            <w:right w:val="nil"/>
          </w:tcBorders>
        </w:tcPr>
        <w:p w14:paraId="62869523" w14:textId="77777777" w:rsidR="00CE4F3F" w:rsidRPr="0016125C" w:rsidRDefault="00376A6C" w:rsidP="0016125C">
          <w:pPr>
            <w:pStyle w:val="Zhlav"/>
            <w:tabs>
              <w:tab w:val="clear" w:pos="9072"/>
              <w:tab w:val="right" w:pos="9639"/>
            </w:tabs>
            <w:rPr>
              <w:rFonts w:ascii="Bosanova" w:hAnsi="Bosanova"/>
              <w:sz w:val="28"/>
              <w:szCs w:val="28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4D36968E" wp14:editId="423AB24F">
                <wp:simplePos x="0" y="0"/>
                <wp:positionH relativeFrom="column">
                  <wp:posOffset>-11430</wp:posOffset>
                </wp:positionH>
                <wp:positionV relativeFrom="paragraph">
                  <wp:posOffset>0</wp:posOffset>
                </wp:positionV>
                <wp:extent cx="962025" cy="733425"/>
                <wp:effectExtent l="0" t="0" r="9525" b="9525"/>
                <wp:wrapThrough wrapText="bothSides">
                  <wp:wrapPolygon edited="0">
                    <wp:start x="0" y="0"/>
                    <wp:lineTo x="0" y="21319"/>
                    <wp:lineTo x="21386" y="21319"/>
                    <wp:lineTo x="21386" y="0"/>
                    <wp:lineTo x="0" y="0"/>
                  </wp:wrapPolygon>
                </wp:wrapThrough>
                <wp:docPr id="3" name="obrázek 2" descr="logo malé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malé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80" w:type="dxa"/>
          <w:tcBorders>
            <w:top w:val="nil"/>
            <w:left w:val="nil"/>
            <w:bottom w:val="nil"/>
            <w:right w:val="nil"/>
          </w:tcBorders>
        </w:tcPr>
        <w:p w14:paraId="601439C7" w14:textId="77777777" w:rsidR="00382D9B" w:rsidRPr="00376A6C" w:rsidRDefault="00382D9B" w:rsidP="0016125C">
          <w:pPr>
            <w:pStyle w:val="Zhlav"/>
            <w:tabs>
              <w:tab w:val="left" w:pos="1843"/>
            </w:tabs>
            <w:rPr>
              <w:rFonts w:ascii="Bosanova" w:hAnsi="Bosanova"/>
              <w:color w:val="9E0A2D"/>
              <w:sz w:val="24"/>
              <w:szCs w:val="24"/>
            </w:rPr>
          </w:pPr>
        </w:p>
        <w:p w14:paraId="02F96DE0" w14:textId="77777777" w:rsidR="0021441E" w:rsidRPr="00376A6C" w:rsidRDefault="0021441E" w:rsidP="0016125C">
          <w:pPr>
            <w:pStyle w:val="Zhlav"/>
            <w:tabs>
              <w:tab w:val="left" w:pos="1843"/>
            </w:tabs>
            <w:rPr>
              <w:rFonts w:asciiTheme="majorHAnsi" w:hAnsiTheme="majorHAnsi"/>
              <w:color w:val="9E0A2D"/>
              <w:sz w:val="24"/>
              <w:szCs w:val="24"/>
            </w:rPr>
          </w:pPr>
          <w:r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Obchodní akademie a Jazyková škola </w:t>
          </w:r>
          <w:r w:rsidR="00376A6C" w:rsidRPr="00376A6C">
            <w:rPr>
              <w:rFonts w:asciiTheme="majorHAnsi" w:hAnsiTheme="majorHAnsi"/>
              <w:color w:val="9E0A2D"/>
              <w:sz w:val="24"/>
              <w:szCs w:val="24"/>
            </w:rPr>
            <w:t>s právem státní jazykové zkoušky</w:t>
          </w:r>
        </w:p>
        <w:p w14:paraId="35F8D10A" w14:textId="77777777" w:rsidR="0021441E" w:rsidRPr="00376A6C" w:rsidRDefault="00376A6C" w:rsidP="0016125C">
          <w:pPr>
            <w:pStyle w:val="Zhlav"/>
            <w:tabs>
              <w:tab w:val="left" w:pos="1985"/>
            </w:tabs>
            <w:rPr>
              <w:rFonts w:asciiTheme="majorHAnsi" w:hAnsiTheme="majorHAnsi"/>
              <w:color w:val="9E0A2D"/>
              <w:sz w:val="24"/>
              <w:szCs w:val="24"/>
            </w:rPr>
          </w:pPr>
          <w:r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Čelakovského </w:t>
          </w:r>
          <w:proofErr w:type="gramStart"/>
          <w:r w:rsidRPr="00376A6C">
            <w:rPr>
              <w:rFonts w:asciiTheme="majorHAnsi" w:hAnsiTheme="majorHAnsi"/>
              <w:color w:val="9E0A2D"/>
              <w:sz w:val="24"/>
              <w:szCs w:val="24"/>
            </w:rPr>
            <w:t>200</w:t>
          </w:r>
          <w:r w:rsidR="0021441E"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, </w:t>
          </w:r>
          <w:r>
            <w:rPr>
              <w:rFonts w:asciiTheme="majorHAnsi" w:hAnsiTheme="majorHAnsi"/>
              <w:color w:val="9E0A2D"/>
              <w:sz w:val="24"/>
              <w:szCs w:val="24"/>
            </w:rPr>
            <w:t xml:space="preserve"> </w:t>
          </w:r>
          <w:r w:rsidR="0021441E" w:rsidRPr="00376A6C">
            <w:rPr>
              <w:rFonts w:asciiTheme="majorHAnsi" w:hAnsiTheme="majorHAnsi"/>
              <w:color w:val="9E0A2D"/>
              <w:sz w:val="24"/>
              <w:szCs w:val="24"/>
            </w:rPr>
            <w:t>397</w:t>
          </w:r>
          <w:proofErr w:type="gramEnd"/>
          <w:r w:rsidR="0021441E" w:rsidRPr="00376A6C">
            <w:rPr>
              <w:rFonts w:asciiTheme="majorHAnsi" w:hAnsiTheme="majorHAnsi"/>
              <w:color w:val="9E0A2D"/>
              <w:sz w:val="24"/>
              <w:szCs w:val="24"/>
            </w:rPr>
            <w:t xml:space="preserve"> 01  Písek</w:t>
          </w:r>
        </w:p>
        <w:p w14:paraId="25783BFC" w14:textId="77777777" w:rsidR="0021441E" w:rsidRPr="00376A6C" w:rsidRDefault="0021441E" w:rsidP="0016125C">
          <w:pPr>
            <w:pStyle w:val="Zhlav"/>
            <w:tabs>
              <w:tab w:val="clear" w:pos="9072"/>
              <w:tab w:val="right" w:pos="9639"/>
            </w:tabs>
            <w:ind w:right="378"/>
            <w:rPr>
              <w:rFonts w:ascii="Bosanova" w:hAnsi="Bosanova"/>
              <w:sz w:val="24"/>
              <w:szCs w:val="24"/>
            </w:rPr>
          </w:pPr>
        </w:p>
      </w:tc>
    </w:tr>
  </w:tbl>
  <w:p w14:paraId="3382C67C" w14:textId="77777777" w:rsidR="003034BC" w:rsidRDefault="00376A6C" w:rsidP="003034BC">
    <w:pPr>
      <w:pStyle w:val="Zhlav"/>
      <w:tabs>
        <w:tab w:val="clear" w:pos="4536"/>
        <w:tab w:val="left" w:pos="9072"/>
      </w:tabs>
      <w:rPr>
        <w:rFonts w:ascii="Bosanova" w:hAnsi="Bosanova"/>
        <w:color w:val="AD0B32"/>
        <w:sz w:val="24"/>
        <w:szCs w:val="24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0D749AD" wp14:editId="3E326EE7">
              <wp:simplePos x="0" y="0"/>
              <wp:positionH relativeFrom="column">
                <wp:posOffset>-6350</wp:posOffset>
              </wp:positionH>
              <wp:positionV relativeFrom="paragraph">
                <wp:posOffset>28575</wp:posOffset>
              </wp:positionV>
              <wp:extent cx="6120130" cy="0"/>
              <wp:effectExtent l="12700" t="9525" r="10795" b="952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A4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CFF2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5pt;margin-top:2.25pt;width:481.9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" strokecolor="#a40000" strokeweight="1.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1D6"/>
    <w:rsid w:val="00010D5A"/>
    <w:rsid w:val="00011F9B"/>
    <w:rsid w:val="000139CF"/>
    <w:rsid w:val="00066729"/>
    <w:rsid w:val="00084300"/>
    <w:rsid w:val="000D095B"/>
    <w:rsid w:val="000F4376"/>
    <w:rsid w:val="00116B4A"/>
    <w:rsid w:val="00131969"/>
    <w:rsid w:val="001526CC"/>
    <w:rsid w:val="0016125C"/>
    <w:rsid w:val="001C78DC"/>
    <w:rsid w:val="00211DBF"/>
    <w:rsid w:val="0021441E"/>
    <w:rsid w:val="00215DA8"/>
    <w:rsid w:val="00227F4E"/>
    <w:rsid w:val="00253555"/>
    <w:rsid w:val="00253988"/>
    <w:rsid w:val="002823D7"/>
    <w:rsid w:val="002A0865"/>
    <w:rsid w:val="002D70C3"/>
    <w:rsid w:val="002F63BE"/>
    <w:rsid w:val="00300A49"/>
    <w:rsid w:val="003034BC"/>
    <w:rsid w:val="00327499"/>
    <w:rsid w:val="0033446A"/>
    <w:rsid w:val="0035076E"/>
    <w:rsid w:val="003625B5"/>
    <w:rsid w:val="00376A6C"/>
    <w:rsid w:val="00382D9B"/>
    <w:rsid w:val="003A1F99"/>
    <w:rsid w:val="003B04B1"/>
    <w:rsid w:val="003B399F"/>
    <w:rsid w:val="003B6A43"/>
    <w:rsid w:val="003C4EAA"/>
    <w:rsid w:val="003D17F7"/>
    <w:rsid w:val="003D7440"/>
    <w:rsid w:val="0040500A"/>
    <w:rsid w:val="004219FA"/>
    <w:rsid w:val="00463E62"/>
    <w:rsid w:val="00463F23"/>
    <w:rsid w:val="00496264"/>
    <w:rsid w:val="004B5ED0"/>
    <w:rsid w:val="004C2DBE"/>
    <w:rsid w:val="004C73B6"/>
    <w:rsid w:val="004D4096"/>
    <w:rsid w:val="004E624C"/>
    <w:rsid w:val="004F25B1"/>
    <w:rsid w:val="005056EE"/>
    <w:rsid w:val="00510CBA"/>
    <w:rsid w:val="00524EFE"/>
    <w:rsid w:val="00576BC3"/>
    <w:rsid w:val="005D00CE"/>
    <w:rsid w:val="005D44C8"/>
    <w:rsid w:val="0060194E"/>
    <w:rsid w:val="0060401E"/>
    <w:rsid w:val="00622D55"/>
    <w:rsid w:val="00647243"/>
    <w:rsid w:val="006536E5"/>
    <w:rsid w:val="00680262"/>
    <w:rsid w:val="006F43FA"/>
    <w:rsid w:val="006F6029"/>
    <w:rsid w:val="00702C58"/>
    <w:rsid w:val="007035A6"/>
    <w:rsid w:val="00732842"/>
    <w:rsid w:val="00735AF6"/>
    <w:rsid w:val="00771EAB"/>
    <w:rsid w:val="00781482"/>
    <w:rsid w:val="007A5D3A"/>
    <w:rsid w:val="007C0B43"/>
    <w:rsid w:val="007E0951"/>
    <w:rsid w:val="007E2D24"/>
    <w:rsid w:val="00854A99"/>
    <w:rsid w:val="00867836"/>
    <w:rsid w:val="008739EC"/>
    <w:rsid w:val="008835F3"/>
    <w:rsid w:val="008A5E61"/>
    <w:rsid w:val="0090212C"/>
    <w:rsid w:val="00915057"/>
    <w:rsid w:val="0092203C"/>
    <w:rsid w:val="0093339D"/>
    <w:rsid w:val="009421D3"/>
    <w:rsid w:val="00951FBE"/>
    <w:rsid w:val="00980A77"/>
    <w:rsid w:val="009E2A27"/>
    <w:rsid w:val="00A00717"/>
    <w:rsid w:val="00A45629"/>
    <w:rsid w:val="00A53CB4"/>
    <w:rsid w:val="00A64C30"/>
    <w:rsid w:val="00A95850"/>
    <w:rsid w:val="00AC1769"/>
    <w:rsid w:val="00AD09ED"/>
    <w:rsid w:val="00AD237B"/>
    <w:rsid w:val="00AE7595"/>
    <w:rsid w:val="00B3228B"/>
    <w:rsid w:val="00B510FE"/>
    <w:rsid w:val="00B80A35"/>
    <w:rsid w:val="00B92A2D"/>
    <w:rsid w:val="00BA28F5"/>
    <w:rsid w:val="00BC0B2B"/>
    <w:rsid w:val="00BD6F48"/>
    <w:rsid w:val="00C02C76"/>
    <w:rsid w:val="00C51762"/>
    <w:rsid w:val="00C540CC"/>
    <w:rsid w:val="00C72D2B"/>
    <w:rsid w:val="00C7699B"/>
    <w:rsid w:val="00C76DF6"/>
    <w:rsid w:val="00C871C9"/>
    <w:rsid w:val="00CA36BB"/>
    <w:rsid w:val="00CB354A"/>
    <w:rsid w:val="00CB790F"/>
    <w:rsid w:val="00CC0EA7"/>
    <w:rsid w:val="00CE425D"/>
    <w:rsid w:val="00CE4621"/>
    <w:rsid w:val="00CE4F3F"/>
    <w:rsid w:val="00D13C09"/>
    <w:rsid w:val="00D234C5"/>
    <w:rsid w:val="00D3467B"/>
    <w:rsid w:val="00D36F34"/>
    <w:rsid w:val="00D45158"/>
    <w:rsid w:val="00D51A92"/>
    <w:rsid w:val="00D51CA7"/>
    <w:rsid w:val="00DA4A9D"/>
    <w:rsid w:val="00DA52DC"/>
    <w:rsid w:val="00DD2B10"/>
    <w:rsid w:val="00E10113"/>
    <w:rsid w:val="00E16AF9"/>
    <w:rsid w:val="00E200E3"/>
    <w:rsid w:val="00E74BFF"/>
    <w:rsid w:val="00EA65FE"/>
    <w:rsid w:val="00EA6B09"/>
    <w:rsid w:val="00EB2A5C"/>
    <w:rsid w:val="00EB2C6D"/>
    <w:rsid w:val="00EC553B"/>
    <w:rsid w:val="00F101D6"/>
    <w:rsid w:val="00F147B1"/>
    <w:rsid w:val="00F418BD"/>
    <w:rsid w:val="00F568D5"/>
    <w:rsid w:val="00FA6928"/>
    <w:rsid w:val="00FF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2350D1"/>
  <w15:docId w15:val="{047F26C3-0084-4DE3-A560-4EF3F2C21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1CA7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D51CA7"/>
    <w:pPr>
      <w:keepNext/>
      <w:tabs>
        <w:tab w:val="left" w:pos="3544"/>
        <w:tab w:val="left" w:pos="5812"/>
        <w:tab w:val="left" w:pos="7938"/>
      </w:tabs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D51CA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Zhlav">
    <w:name w:val="header"/>
    <w:basedOn w:val="Normln"/>
    <w:link w:val="ZhlavChar"/>
    <w:rsid w:val="00D51CA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ZhlavChar">
    <w:name w:val="Záhlaví Char"/>
    <w:link w:val="Zhlav"/>
    <w:semiHidden/>
    <w:rsid w:val="00D51CA7"/>
    <w:rPr>
      <w:sz w:val="24"/>
      <w:szCs w:val="24"/>
    </w:rPr>
  </w:style>
  <w:style w:type="paragraph" w:styleId="Zpat">
    <w:name w:val="footer"/>
    <w:basedOn w:val="Normln"/>
    <w:link w:val="ZpatChar"/>
    <w:rsid w:val="00D51CA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ZpatChar">
    <w:name w:val="Zápatí Char"/>
    <w:link w:val="Zpat"/>
    <w:semiHidden/>
    <w:rsid w:val="00D51CA7"/>
    <w:rPr>
      <w:sz w:val="24"/>
      <w:szCs w:val="24"/>
    </w:rPr>
  </w:style>
  <w:style w:type="paragraph" w:styleId="Zkladntext">
    <w:name w:val="Body Text"/>
    <w:basedOn w:val="Normln"/>
    <w:link w:val="ZkladntextChar"/>
    <w:uiPriority w:val="99"/>
    <w:rsid w:val="00D51CA7"/>
    <w:pPr>
      <w:tabs>
        <w:tab w:val="left" w:pos="3544"/>
        <w:tab w:val="left" w:pos="5812"/>
        <w:tab w:val="left" w:pos="7938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ZkladntextChar">
    <w:name w:val="Základní text Char"/>
    <w:link w:val="Zkladntext"/>
    <w:uiPriority w:val="99"/>
    <w:semiHidden/>
    <w:rsid w:val="00D51CA7"/>
    <w:rPr>
      <w:sz w:val="24"/>
      <w:szCs w:val="24"/>
    </w:rPr>
  </w:style>
  <w:style w:type="table" w:styleId="Mkatabulky">
    <w:name w:val="Table Grid"/>
    <w:basedOn w:val="Normlntabulka"/>
    <w:uiPriority w:val="59"/>
    <w:rsid w:val="00214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uiPriority w:val="99"/>
    <w:unhideWhenUsed/>
    <w:rsid w:val="00010D5A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3C4E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yrka@oa-pisek.c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Vlasta\Vlasta\Hlavi&#269;kov&#253;%20pap&#237;r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BB69B-8FA9-421C-8DB9-BB6B4B52E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</Template>
  <TotalTime>5</TotalTime>
  <Pages>2</Pages>
  <Words>400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NUOV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Vlasta Holubářová</dc:creator>
  <cp:lastModifiedBy>Vlasta Holubářová</cp:lastModifiedBy>
  <cp:revision>3</cp:revision>
  <cp:lastPrinted>2011-11-28T05:40:00Z</cp:lastPrinted>
  <dcterms:created xsi:type="dcterms:W3CDTF">2025-03-10T10:39:00Z</dcterms:created>
  <dcterms:modified xsi:type="dcterms:W3CDTF">2025-03-11T13:46:00Z</dcterms:modified>
</cp:coreProperties>
</file>